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FC" w:rsidRPr="00DF08A0" w:rsidRDefault="00B96EFC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B96EFC" w:rsidRPr="00DF08A0" w:rsidRDefault="00B96EFC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B96EFC" w:rsidRPr="00DF08A0" w:rsidRDefault="00B96EFC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B96EFC" w:rsidRPr="00201A57" w:rsidTr="00201A57">
        <w:tc>
          <w:tcPr>
            <w:tcW w:w="2957" w:type="dxa"/>
          </w:tcPr>
          <w:p w:rsidR="00B96EFC" w:rsidRPr="00201A57" w:rsidRDefault="00B96EFC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B96EFC" w:rsidRPr="00201A57" w:rsidRDefault="00B96EFC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B96EFC" w:rsidRPr="00201A57" w:rsidRDefault="00B96EFC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B96EFC" w:rsidRPr="00201A57" w:rsidRDefault="00B96EFC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B96EFC" w:rsidRPr="00201A57" w:rsidRDefault="00B96EFC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B96EFC" w:rsidRPr="00201A57" w:rsidTr="00201A57">
        <w:tc>
          <w:tcPr>
            <w:tcW w:w="2957" w:type="dxa"/>
          </w:tcPr>
          <w:p w:rsidR="00B96EFC" w:rsidRDefault="00B96EFC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Воронцова</w:t>
            </w:r>
          </w:p>
          <w:p w:rsidR="00B96EFC" w:rsidRPr="00201A57" w:rsidRDefault="00B96EFC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Татьяна Александровна</w:t>
            </w:r>
          </w:p>
        </w:tc>
        <w:tc>
          <w:tcPr>
            <w:tcW w:w="2957" w:type="dxa"/>
          </w:tcPr>
          <w:p w:rsidR="00B96EFC" w:rsidRPr="00201A57" w:rsidRDefault="00B96EFC" w:rsidP="0020763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B96EFC" w:rsidRPr="00201A57" w:rsidRDefault="00B96EFC" w:rsidP="0020763D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B96EFC" w:rsidRPr="00201A57" w:rsidRDefault="00B96EFC" w:rsidP="0020763D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B96EFC" w:rsidRPr="00201A57" w:rsidRDefault="00B96EFC" w:rsidP="0020763D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B96EFC" w:rsidRDefault="00B96EFC"/>
    <w:p w:rsidR="00B96EFC" w:rsidRPr="00D62552" w:rsidRDefault="00B96EFC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B96EFC" w:rsidRDefault="00B96EFC"/>
    <w:sectPr w:rsidR="00B96EFC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0763D"/>
    <w:rsid w:val="002E4930"/>
    <w:rsid w:val="003B04B2"/>
    <w:rsid w:val="00590967"/>
    <w:rsid w:val="005F345A"/>
    <w:rsid w:val="006D3BE6"/>
    <w:rsid w:val="00A13344"/>
    <w:rsid w:val="00B96EFC"/>
    <w:rsid w:val="00C278AE"/>
    <w:rsid w:val="00C3053B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99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153</Words>
  <Characters>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2015-05-15T07:51:00Z</dcterms:modified>
</cp:coreProperties>
</file>